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5A838" w14:textId="7DDA8CF5" w:rsidR="002B4A77" w:rsidRPr="007367C6" w:rsidRDefault="007367C6" w:rsidP="008F77F9">
      <w:pPr>
        <w:pStyle w:val="Title"/>
        <w:jc w:val="center"/>
        <w:rPr>
          <w:rFonts w:ascii="Raleway ExtraBold" w:hAnsi="Raleway ExtraBold"/>
          <w:color w:val="FFFFFF" w:themeColor="background1"/>
          <w:sz w:val="72"/>
          <w:szCs w:val="72"/>
          <w:lang w:val="id-ID"/>
        </w:rPr>
      </w:pPr>
      <w:r w:rsidRPr="007367C6">
        <w:rPr>
          <w:rFonts w:ascii="Raleway ExtraBold" w:hAnsi="Raleway ExtraBold"/>
          <w:noProof/>
          <w:color w:val="FFFFFF" w:themeColor="background1"/>
          <w:sz w:val="72"/>
          <w:szCs w:val="72"/>
          <w:lang w:val="id-ID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5E9D06" wp14:editId="245C92A3">
                <wp:simplePos x="0" y="0"/>
                <wp:positionH relativeFrom="margin">
                  <wp:align>right</wp:align>
                </wp:positionH>
                <wp:positionV relativeFrom="paragraph">
                  <wp:posOffset>-108857</wp:posOffset>
                </wp:positionV>
                <wp:extent cx="9122229" cy="718457"/>
                <wp:effectExtent l="0" t="0" r="22225" b="2476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2229" cy="7184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B3BCD5" id="Rectangle 95" o:spid="_x0000_s1026" style="position:absolute;margin-left:667.1pt;margin-top:-8.55pt;width:718.3pt;height:56.55pt;z-index:-2516561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" fillcolor="#db1a5e [3204]" strokecolor="#6d0d2e [1604]" strokeweight="1pt">
                <w10:wrap anchorx="margin"/>
              </v:rect>
            </w:pict>
          </mc:Fallback>
        </mc:AlternateContent>
      </w:r>
      <w:r w:rsidRPr="007367C6">
        <w:rPr>
          <w:rFonts w:ascii="Raleway ExtraBold" w:hAnsi="Raleway ExtraBold"/>
          <w:noProof/>
          <w:color w:val="FFFFFF" w:themeColor="background1"/>
          <w:sz w:val="72"/>
          <w:szCs w:val="72"/>
          <w:lang w:val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573974" wp14:editId="4E5E5C7D">
                <wp:simplePos x="0" y="0"/>
                <wp:positionH relativeFrom="column">
                  <wp:posOffset>-435429</wp:posOffset>
                </wp:positionH>
                <wp:positionV relativeFrom="paragraph">
                  <wp:posOffset>-457200</wp:posOffset>
                </wp:positionV>
                <wp:extent cx="10036629" cy="7772400"/>
                <wp:effectExtent l="0" t="0" r="22225" b="1905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6629" cy="77724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7A8791" id="Rectangle 94" o:spid="_x0000_s1026" style="position:absolute;margin-left:-34.3pt;margin-top:-36pt;width:790.3pt;height:61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" strokecolor="#6d0d2e [1604]" strokeweight="1pt">
                <v:fill r:id="rId10" o:title="" recolor="t" rotate="t" type="frame"/>
              </v:rect>
            </w:pict>
          </mc:Fallback>
        </mc:AlternateContent>
      </w:r>
      <w:r w:rsidR="00541E03" w:rsidRPr="007367C6">
        <w:rPr>
          <w:rFonts w:ascii="Raleway ExtraBold" w:hAnsi="Raleway ExtraBold"/>
          <w:color w:val="FFFFFF" w:themeColor="background1"/>
          <w:sz w:val="72"/>
          <w:szCs w:val="72"/>
          <w:lang w:val="id-ID"/>
        </w:rPr>
        <w:t>DAILY PLANNER</w:t>
      </w:r>
    </w:p>
    <w:p w14:paraId="2DF33660" w14:textId="0A5E51C2" w:rsidR="005A20B8" w:rsidRPr="009C31D2" w:rsidRDefault="005A20B8"/>
    <w:tbl>
      <w:tblPr>
        <w:tblW w:w="5000" w:type="pct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4035"/>
        <w:gridCol w:w="1479"/>
        <w:gridCol w:w="1479"/>
        <w:gridCol w:w="1479"/>
        <w:gridCol w:w="1480"/>
        <w:gridCol w:w="1479"/>
        <w:gridCol w:w="1479"/>
        <w:gridCol w:w="1480"/>
      </w:tblGrid>
      <w:tr w:rsidR="009C31D2" w:rsidRPr="002B4A77" w14:paraId="1FAEF951" w14:textId="77777777" w:rsidTr="007367C6">
        <w:trPr>
          <w:trHeight w:val="680"/>
        </w:trPr>
        <w:tc>
          <w:tcPr>
            <w:tcW w:w="4013" w:type="dxa"/>
            <w:shd w:val="clear" w:color="auto" w:fill="FA2871" w:themeFill="accen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79C608" w14:textId="77777777" w:rsidR="009C31D2" w:rsidRPr="002B4A77" w:rsidRDefault="00572CA6" w:rsidP="009C31D2">
            <w:pPr>
              <w:pStyle w:val="TaskTitle"/>
            </w:pPr>
            <w:sdt>
              <w:sdtPr>
                <w:id w:val="676931381"/>
                <w:placeholder>
                  <w:docPart w:val="EF04B6FA077845BB821BC3C772486558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Tasks</w:t>
                </w:r>
              </w:sdtContent>
            </w:sdt>
          </w:p>
        </w:tc>
        <w:tc>
          <w:tcPr>
            <w:tcW w:w="1471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68AF13D8" w14:textId="77777777" w:rsidR="009C31D2" w:rsidRPr="002B4A77" w:rsidRDefault="00572CA6" w:rsidP="009C31D2">
            <w:pPr>
              <w:pStyle w:val="WeekDays"/>
            </w:pPr>
            <w:sdt>
              <w:sdtPr>
                <w:id w:val="578332261"/>
                <w:placeholder>
                  <w:docPart w:val="22AE552652DC4174A350AA6D93F7EDCA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Monday</w:t>
                </w:r>
              </w:sdtContent>
            </w:sdt>
          </w:p>
        </w:tc>
        <w:tc>
          <w:tcPr>
            <w:tcW w:w="1471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1F9937BD" w14:textId="77777777" w:rsidR="009C31D2" w:rsidRPr="002B4A77" w:rsidRDefault="00572CA6" w:rsidP="009C31D2">
            <w:pPr>
              <w:pStyle w:val="WeekDays"/>
            </w:pPr>
            <w:sdt>
              <w:sdtPr>
                <w:id w:val="-386881559"/>
                <w:placeholder>
                  <w:docPart w:val="59F8796278F94120AE061C53C3192446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Tuesday</w:t>
                </w:r>
              </w:sdtContent>
            </w:sdt>
          </w:p>
        </w:tc>
        <w:tc>
          <w:tcPr>
            <w:tcW w:w="1471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53FC0136" w14:textId="77777777" w:rsidR="009C31D2" w:rsidRPr="002B4A77" w:rsidRDefault="00572CA6" w:rsidP="009C31D2">
            <w:pPr>
              <w:pStyle w:val="WeekDays"/>
            </w:pPr>
            <w:sdt>
              <w:sdtPr>
                <w:id w:val="1361328383"/>
                <w:placeholder>
                  <w:docPart w:val="482B9FB994DD43C6BDAA735D32682C3D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Wednesday</w:t>
                </w:r>
              </w:sdtContent>
            </w:sdt>
          </w:p>
        </w:tc>
        <w:tc>
          <w:tcPr>
            <w:tcW w:w="1472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5C74D43" w14:textId="77777777" w:rsidR="009C31D2" w:rsidRPr="002B4A77" w:rsidRDefault="00572CA6" w:rsidP="009C31D2">
            <w:pPr>
              <w:pStyle w:val="WeekDays"/>
            </w:pPr>
            <w:sdt>
              <w:sdtPr>
                <w:id w:val="376519463"/>
                <w:placeholder>
                  <w:docPart w:val="3F896AF96A864CCC90DF4CF53DE72836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Thursday</w:t>
                </w:r>
              </w:sdtContent>
            </w:sdt>
          </w:p>
        </w:tc>
        <w:tc>
          <w:tcPr>
            <w:tcW w:w="1471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49EBB23F" w14:textId="77777777" w:rsidR="009C31D2" w:rsidRPr="002B4A77" w:rsidRDefault="00572CA6" w:rsidP="009C31D2">
            <w:pPr>
              <w:pStyle w:val="WeekDays"/>
            </w:pPr>
            <w:sdt>
              <w:sdtPr>
                <w:id w:val="59527139"/>
                <w:placeholder>
                  <w:docPart w:val="DB2D86E1DC834AA3B571E488891CA77F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Friday</w:t>
                </w:r>
              </w:sdtContent>
            </w:sdt>
          </w:p>
        </w:tc>
        <w:tc>
          <w:tcPr>
            <w:tcW w:w="1471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221E97C" w14:textId="77777777" w:rsidR="009C31D2" w:rsidRPr="002B4A77" w:rsidRDefault="00572CA6" w:rsidP="009C31D2">
            <w:pPr>
              <w:pStyle w:val="WeekDays"/>
            </w:pPr>
            <w:sdt>
              <w:sdtPr>
                <w:id w:val="-1623451787"/>
                <w:placeholder>
                  <w:docPart w:val="50E7BAD544084155AC991E8AC5DA897C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Saturday</w:t>
                </w:r>
              </w:sdtContent>
            </w:sdt>
          </w:p>
        </w:tc>
        <w:tc>
          <w:tcPr>
            <w:tcW w:w="1472" w:type="dxa"/>
            <w:shd w:val="clear" w:color="auto" w:fill="FA2871" w:themeFill="accent2" w:themeFillTint="9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1A0728A5" w14:textId="77777777" w:rsidR="009C31D2" w:rsidRPr="002B4A77" w:rsidRDefault="00572CA6" w:rsidP="009C31D2">
            <w:pPr>
              <w:pStyle w:val="WeekDays"/>
            </w:pPr>
            <w:sdt>
              <w:sdtPr>
                <w:id w:val="-912549013"/>
                <w:placeholder>
                  <w:docPart w:val="80C84D6D0EEC453781F6A96198310712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Sunday</w:t>
                </w:r>
              </w:sdtContent>
            </w:sdt>
          </w:p>
        </w:tc>
      </w:tr>
      <w:tr w:rsidR="002B4A77" w:rsidRPr="002B4A77" w14:paraId="3FC23AA5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9F54D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985BF3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04E93D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74773E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0F543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1DF7B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B5743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371235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127B2DBA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50990C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0C115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010D7F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96F760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101A4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CBE11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861E8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44DA9E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49D878D8" w14:textId="77777777" w:rsidTr="007367C6">
        <w:trPr>
          <w:trHeight w:val="2185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95FE4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47DA9C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A9A41B9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D8591B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DF472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B9CE61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2F3AF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F562B3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653E4BC4" w14:textId="77777777" w:rsidTr="007367C6">
        <w:trPr>
          <w:trHeight w:val="2718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A0CE3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13BBFF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1FD8F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4D33F7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73699DD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4B980C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8D8BA3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32BB09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</w:tbl>
    <w:p w14:paraId="21ED9604" w14:textId="77777777" w:rsidR="009C31D2" w:rsidRDefault="009C31D2" w:rsidP="009C31D2">
      <w:pPr>
        <w:spacing w:after="0"/>
        <w:rPr>
          <w:u w:val="single"/>
        </w:rPr>
      </w:pPr>
    </w:p>
    <w:tbl>
      <w:tblPr>
        <w:tblW w:w="5000" w:type="pct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800"/>
        <w:gridCol w:w="1800"/>
        <w:gridCol w:w="1800"/>
        <w:gridCol w:w="1800"/>
        <w:gridCol w:w="1800"/>
        <w:gridCol w:w="1800"/>
        <w:gridCol w:w="1800"/>
        <w:gridCol w:w="1800"/>
      </w:tblGrid>
      <w:tr w:rsidR="009C31D2" w:rsidRPr="009C31D2" w14:paraId="6980F849" w14:textId="77777777" w:rsidTr="00CA4D71">
        <w:tc>
          <w:tcPr>
            <w:tcW w:w="0" w:type="auto"/>
            <w:vAlign w:val="center"/>
          </w:tcPr>
          <w:p w14:paraId="32A0DBF0" w14:textId="4376ADE9" w:rsidR="009C31D2" w:rsidRPr="009C31D2" w:rsidRDefault="009C31D2" w:rsidP="009C31D2">
            <w:pPr>
              <w:pStyle w:val="Title"/>
            </w:pPr>
          </w:p>
        </w:tc>
        <w:tc>
          <w:tcPr>
            <w:tcW w:w="0" w:type="auto"/>
            <w:vAlign w:val="center"/>
          </w:tcPr>
          <w:p w14:paraId="602260C6" w14:textId="5890776A" w:rsidR="009C31D2" w:rsidRPr="009C31D2" w:rsidRDefault="009C31D2" w:rsidP="009C31D2">
            <w:pPr>
              <w:pStyle w:val="Title"/>
            </w:pPr>
          </w:p>
        </w:tc>
        <w:tc>
          <w:tcPr>
            <w:tcW w:w="0" w:type="auto"/>
            <w:vAlign w:val="center"/>
          </w:tcPr>
          <w:p w14:paraId="21E77CEC" w14:textId="4BC44422" w:rsidR="009C31D2" w:rsidRPr="009C31D2" w:rsidRDefault="009C31D2" w:rsidP="009C31D2">
            <w:pPr>
              <w:pStyle w:val="Title"/>
              <w:ind w:right="-180"/>
            </w:pPr>
          </w:p>
        </w:tc>
        <w:tc>
          <w:tcPr>
            <w:tcW w:w="0" w:type="auto"/>
            <w:vAlign w:val="center"/>
          </w:tcPr>
          <w:p w14:paraId="48B04047" w14:textId="51F1FEAE" w:rsidR="009C31D2" w:rsidRPr="009C31D2" w:rsidRDefault="009C31D2" w:rsidP="009C31D2">
            <w:pPr>
              <w:pStyle w:val="Title"/>
            </w:pPr>
          </w:p>
        </w:tc>
        <w:tc>
          <w:tcPr>
            <w:tcW w:w="0" w:type="auto"/>
            <w:vAlign w:val="center"/>
          </w:tcPr>
          <w:p w14:paraId="2C9EB5C4" w14:textId="73F3257C" w:rsidR="009C31D2" w:rsidRPr="009C31D2" w:rsidRDefault="009C31D2" w:rsidP="009C31D2">
            <w:pPr>
              <w:pStyle w:val="Title"/>
              <w:ind w:right="-146"/>
            </w:pPr>
          </w:p>
        </w:tc>
        <w:tc>
          <w:tcPr>
            <w:tcW w:w="0" w:type="auto"/>
            <w:vAlign w:val="center"/>
          </w:tcPr>
          <w:p w14:paraId="5FAFEF1A" w14:textId="4BEA3B56" w:rsidR="009C31D2" w:rsidRPr="009C31D2" w:rsidRDefault="009C31D2" w:rsidP="009C31D2">
            <w:pPr>
              <w:pStyle w:val="Title"/>
            </w:pPr>
          </w:p>
        </w:tc>
        <w:tc>
          <w:tcPr>
            <w:tcW w:w="0" w:type="auto"/>
            <w:vAlign w:val="center"/>
          </w:tcPr>
          <w:p w14:paraId="7B749C8C" w14:textId="7DEEC436" w:rsidR="009C31D2" w:rsidRPr="009C31D2" w:rsidRDefault="009C31D2" w:rsidP="009C31D2">
            <w:pPr>
              <w:pStyle w:val="Title"/>
              <w:ind w:left="-72"/>
            </w:pPr>
          </w:p>
        </w:tc>
        <w:tc>
          <w:tcPr>
            <w:tcW w:w="0" w:type="auto"/>
            <w:vAlign w:val="center"/>
          </w:tcPr>
          <w:p w14:paraId="43A69A79" w14:textId="08BAB642" w:rsidR="009C31D2" w:rsidRPr="009C31D2" w:rsidRDefault="009C31D2" w:rsidP="009C31D2">
            <w:pPr>
              <w:pStyle w:val="Title"/>
            </w:pPr>
          </w:p>
        </w:tc>
      </w:tr>
    </w:tbl>
    <w:p w14:paraId="13C1EAAE" w14:textId="77777777" w:rsidR="002F632D" w:rsidRPr="009C31D2" w:rsidRDefault="002F632D" w:rsidP="00541E03">
      <w:pPr>
        <w:tabs>
          <w:tab w:val="right" w:pos="14400"/>
        </w:tabs>
      </w:pPr>
    </w:p>
    <w:sectPr w:rsidR="002F632D" w:rsidRPr="009C31D2" w:rsidSect="002B4A7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50FD8" w14:textId="77777777" w:rsidR="00572CA6" w:rsidRDefault="00572CA6" w:rsidP="009109E1">
      <w:pPr>
        <w:spacing w:after="0" w:line="240" w:lineRule="auto"/>
      </w:pPr>
      <w:r>
        <w:separator/>
      </w:r>
    </w:p>
  </w:endnote>
  <w:endnote w:type="continuationSeparator" w:id="0">
    <w:p w14:paraId="31BA505B" w14:textId="77777777" w:rsidR="00572CA6" w:rsidRDefault="00572CA6" w:rsidP="0091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Serif Hand">
    <w:charset w:val="00"/>
    <w:family w:val="script"/>
    <w:pitch w:val="variable"/>
    <w:sig w:usb0="8000002F" w:usb1="0000000A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62279" w14:textId="77777777" w:rsidR="00572CA6" w:rsidRDefault="00572CA6" w:rsidP="009109E1">
      <w:pPr>
        <w:spacing w:after="0" w:line="240" w:lineRule="auto"/>
      </w:pPr>
      <w:r>
        <w:separator/>
      </w:r>
    </w:p>
  </w:footnote>
  <w:footnote w:type="continuationSeparator" w:id="0">
    <w:p w14:paraId="46DA948F" w14:textId="77777777" w:rsidR="00572CA6" w:rsidRDefault="00572CA6" w:rsidP="00910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2tDQ1MLEwNjEysTBT0lEKTi0uzszPAykwqQUA0dSXXSwAAAA="/>
  </w:docVars>
  <w:rsids>
    <w:rsidRoot w:val="008F77F9"/>
    <w:rsid w:val="00103FE4"/>
    <w:rsid w:val="0023353A"/>
    <w:rsid w:val="002A4CC7"/>
    <w:rsid w:val="002B4A77"/>
    <w:rsid w:val="002F632D"/>
    <w:rsid w:val="00307C7D"/>
    <w:rsid w:val="00315C90"/>
    <w:rsid w:val="003C2B31"/>
    <w:rsid w:val="004830C0"/>
    <w:rsid w:val="00541E03"/>
    <w:rsid w:val="00572CA6"/>
    <w:rsid w:val="005921BA"/>
    <w:rsid w:val="005A20B8"/>
    <w:rsid w:val="005A7660"/>
    <w:rsid w:val="005B2350"/>
    <w:rsid w:val="006D16B9"/>
    <w:rsid w:val="007367C6"/>
    <w:rsid w:val="00746B7F"/>
    <w:rsid w:val="007838FF"/>
    <w:rsid w:val="008249DE"/>
    <w:rsid w:val="008A6C17"/>
    <w:rsid w:val="008F77F9"/>
    <w:rsid w:val="0090310F"/>
    <w:rsid w:val="009109E1"/>
    <w:rsid w:val="009C31D2"/>
    <w:rsid w:val="009C375C"/>
    <w:rsid w:val="00A33747"/>
    <w:rsid w:val="00AA16D0"/>
    <w:rsid w:val="00AD3573"/>
    <w:rsid w:val="00B724D5"/>
    <w:rsid w:val="00CA4D71"/>
    <w:rsid w:val="00CD28E8"/>
    <w:rsid w:val="00D042F1"/>
    <w:rsid w:val="00D57FAD"/>
    <w:rsid w:val="00D765C9"/>
    <w:rsid w:val="00D93B60"/>
    <w:rsid w:val="00D93D19"/>
    <w:rsid w:val="00DB0DDE"/>
    <w:rsid w:val="00DF397E"/>
    <w:rsid w:val="00E01A54"/>
    <w:rsid w:val="00E07C49"/>
    <w:rsid w:val="00E7687C"/>
    <w:rsid w:val="00F534F2"/>
    <w:rsid w:val="00FB5D99"/>
    <w:rsid w:val="00FF2EFB"/>
    <w:rsid w:val="00FF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2248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7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1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3747"/>
  </w:style>
  <w:style w:type="paragraph" w:styleId="Footer">
    <w:name w:val="footer"/>
    <w:basedOn w:val="Normal"/>
    <w:link w:val="FooterChar"/>
    <w:uiPriority w:val="99"/>
    <w:semiHidden/>
    <w:rsid w:val="0091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3747"/>
  </w:style>
  <w:style w:type="character" w:styleId="PlaceholderText">
    <w:name w:val="Placeholder Text"/>
    <w:basedOn w:val="DefaultParagraphFont"/>
    <w:uiPriority w:val="99"/>
    <w:semiHidden/>
    <w:rsid w:val="009C31D2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C31D2"/>
    <w:pPr>
      <w:spacing w:after="0"/>
    </w:pPr>
    <w:rPr>
      <w:rFonts w:ascii="The Serif Hand" w:hAnsi="The Serif Hand"/>
      <w:b/>
      <w:bCs/>
      <w:color w:val="000000" w:themeColor="text1"/>
      <w:kern w:val="24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C31D2"/>
    <w:rPr>
      <w:rFonts w:ascii="The Serif Hand" w:hAnsi="The Serif Hand"/>
      <w:b/>
      <w:bCs/>
      <w:color w:val="000000" w:themeColor="text1"/>
      <w:kern w:val="24"/>
      <w:sz w:val="36"/>
      <w:szCs w:val="36"/>
    </w:rPr>
  </w:style>
  <w:style w:type="paragraph" w:customStyle="1" w:styleId="WeekDays">
    <w:name w:val="Week Days"/>
    <w:basedOn w:val="Normal"/>
    <w:qFormat/>
    <w:rsid w:val="009C31D2"/>
    <w:pPr>
      <w:spacing w:after="0" w:line="240" w:lineRule="auto"/>
      <w:jc w:val="center"/>
    </w:pPr>
    <w:rPr>
      <w:b/>
      <w:bCs/>
      <w:color w:val="FFFFFF" w:themeColor="background1"/>
      <w:sz w:val="36"/>
      <w:szCs w:val="36"/>
    </w:rPr>
  </w:style>
  <w:style w:type="paragraph" w:customStyle="1" w:styleId="TaskTitle">
    <w:name w:val="Task Title"/>
    <w:basedOn w:val="Normal"/>
    <w:qFormat/>
    <w:rsid w:val="009C31D2"/>
    <w:pPr>
      <w:spacing w:after="0" w:line="240" w:lineRule="auto"/>
    </w:pPr>
    <w:rPr>
      <w:b/>
      <w:bCs/>
      <w:color w:val="FFFFFF" w:themeColor="background1"/>
      <w:sz w:val="36"/>
      <w:szCs w:val="36"/>
    </w:rPr>
  </w:style>
  <w:style w:type="table" w:styleId="TableGrid">
    <w:name w:val="Table Grid"/>
    <w:basedOn w:val="TableNormal"/>
    <w:uiPriority w:val="39"/>
    <w:rsid w:val="009C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ask%20and%20goal%20reward%20cha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F04B6FA077845BB821BC3C7724865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6896-F7CD-4A90-9184-34C23E89EB23}"/>
      </w:docPartPr>
      <w:docPartBody>
        <w:p w:rsidR="00000000" w:rsidRDefault="00A82727">
          <w:pPr>
            <w:pStyle w:val="EF04B6FA077845BB821BC3C772486558"/>
          </w:pPr>
          <w:r>
            <w:t>Tasks</w:t>
          </w:r>
        </w:p>
      </w:docPartBody>
    </w:docPart>
    <w:docPart>
      <w:docPartPr>
        <w:name w:val="22AE552652DC4174A350AA6D93F7E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7F922-88E2-41F2-8772-DF90BC08C4C8}"/>
      </w:docPartPr>
      <w:docPartBody>
        <w:p w:rsidR="00000000" w:rsidRDefault="00A82727">
          <w:pPr>
            <w:pStyle w:val="22AE552652DC4174A350AA6D93F7EDCA"/>
          </w:pPr>
          <w:r>
            <w:t>Monday</w:t>
          </w:r>
        </w:p>
      </w:docPartBody>
    </w:docPart>
    <w:docPart>
      <w:docPartPr>
        <w:name w:val="59F8796278F94120AE061C53C3192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FB799-77C9-45F7-999D-FEBA4980E75E}"/>
      </w:docPartPr>
      <w:docPartBody>
        <w:p w:rsidR="00000000" w:rsidRDefault="00A82727">
          <w:pPr>
            <w:pStyle w:val="59F8796278F94120AE061C53C3192446"/>
          </w:pPr>
          <w:r>
            <w:t>Tuesday</w:t>
          </w:r>
        </w:p>
      </w:docPartBody>
    </w:docPart>
    <w:docPart>
      <w:docPartPr>
        <w:name w:val="482B9FB994DD43C6BDAA735D32682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06AD7-EEBE-45F6-BED2-E54149F6AB72}"/>
      </w:docPartPr>
      <w:docPartBody>
        <w:p w:rsidR="00000000" w:rsidRDefault="00A82727">
          <w:pPr>
            <w:pStyle w:val="482B9FB994DD43C6BDAA735D32682C3D"/>
          </w:pPr>
          <w:r>
            <w:t>Wednesday</w:t>
          </w:r>
        </w:p>
      </w:docPartBody>
    </w:docPart>
    <w:docPart>
      <w:docPartPr>
        <w:name w:val="3F896AF96A864CCC90DF4CF53DE72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FB244-8707-46B1-921B-B62BBB925A81}"/>
      </w:docPartPr>
      <w:docPartBody>
        <w:p w:rsidR="00000000" w:rsidRDefault="00A82727">
          <w:pPr>
            <w:pStyle w:val="3F896AF96A864CCC90DF4CF53DE72836"/>
          </w:pPr>
          <w:r>
            <w:t>Thursday</w:t>
          </w:r>
        </w:p>
      </w:docPartBody>
    </w:docPart>
    <w:docPart>
      <w:docPartPr>
        <w:name w:val="DB2D86E1DC834AA3B571E488891CA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9FB20-D9F9-40DB-A865-F9D92BD7CF33}"/>
      </w:docPartPr>
      <w:docPartBody>
        <w:p w:rsidR="00000000" w:rsidRDefault="00A82727">
          <w:pPr>
            <w:pStyle w:val="DB2D86E1DC834AA3B571E488891CA77F"/>
          </w:pPr>
          <w:r>
            <w:t>Friday</w:t>
          </w:r>
        </w:p>
      </w:docPartBody>
    </w:docPart>
    <w:docPart>
      <w:docPartPr>
        <w:name w:val="50E7BAD544084155AC991E8AC5DA8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A76E4-E960-4021-93EE-8B8FB4ECB05A}"/>
      </w:docPartPr>
      <w:docPartBody>
        <w:p w:rsidR="00000000" w:rsidRDefault="00A82727">
          <w:pPr>
            <w:pStyle w:val="50E7BAD544084155AC991E8AC5DA897C"/>
          </w:pPr>
          <w:r>
            <w:t>Saturday</w:t>
          </w:r>
        </w:p>
      </w:docPartBody>
    </w:docPart>
    <w:docPart>
      <w:docPartPr>
        <w:name w:val="80C84D6D0EEC453781F6A96198310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50D1A-5349-4229-8C77-698F1DA6DEB6}"/>
      </w:docPartPr>
      <w:docPartBody>
        <w:p w:rsidR="00000000" w:rsidRDefault="00A82727">
          <w:pPr>
            <w:pStyle w:val="80C84D6D0EEC453781F6A96198310712"/>
          </w:pPr>
          <w:r>
            <w:t>Sunday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Serif Hand">
    <w:charset w:val="00"/>
    <w:family w:val="script"/>
    <w:pitch w:val="variable"/>
    <w:sig w:usb0="8000002F" w:usb1="0000000A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59"/>
    <w:rsid w:val="00A82727"/>
    <w:rsid w:val="00BC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</w:pPr>
    <w:rPr>
      <w:rFonts w:ascii="The Serif Hand" w:eastAsiaTheme="minorHAnsi" w:hAnsi="The Serif Hand"/>
      <w:b/>
      <w:bCs/>
      <w:color w:val="000000" w:themeColor="text1"/>
      <w:kern w:val="24"/>
      <w:sz w:val="36"/>
      <w:szCs w:val="3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The Serif Hand" w:eastAsiaTheme="minorHAnsi" w:hAnsi="The Serif Hand"/>
      <w:b/>
      <w:bCs/>
      <w:color w:val="000000" w:themeColor="text1"/>
      <w:kern w:val="24"/>
      <w:sz w:val="36"/>
      <w:szCs w:val="36"/>
      <w:lang w:val="en-US" w:eastAsia="en-US"/>
    </w:rPr>
  </w:style>
  <w:style w:type="paragraph" w:customStyle="1" w:styleId="6DE7CFA3306C4A8CA94FB7C702BC2DFF">
    <w:name w:val="6DE7CFA3306C4A8CA94FB7C702BC2DFF"/>
  </w:style>
  <w:style w:type="paragraph" w:customStyle="1" w:styleId="EF04B6FA077845BB821BC3C772486558">
    <w:name w:val="EF04B6FA077845BB821BC3C772486558"/>
  </w:style>
  <w:style w:type="paragraph" w:customStyle="1" w:styleId="22AE552652DC4174A350AA6D93F7EDCA">
    <w:name w:val="22AE552652DC4174A350AA6D93F7EDCA"/>
  </w:style>
  <w:style w:type="paragraph" w:customStyle="1" w:styleId="59F8796278F94120AE061C53C3192446">
    <w:name w:val="59F8796278F94120AE061C53C3192446"/>
  </w:style>
  <w:style w:type="paragraph" w:customStyle="1" w:styleId="482B9FB994DD43C6BDAA735D32682C3D">
    <w:name w:val="482B9FB994DD43C6BDAA735D32682C3D"/>
  </w:style>
  <w:style w:type="paragraph" w:customStyle="1" w:styleId="3F896AF96A864CCC90DF4CF53DE72836">
    <w:name w:val="3F896AF96A864CCC90DF4CF53DE72836"/>
  </w:style>
  <w:style w:type="paragraph" w:customStyle="1" w:styleId="DB2D86E1DC834AA3B571E488891CA77F">
    <w:name w:val="DB2D86E1DC834AA3B571E488891CA77F"/>
  </w:style>
  <w:style w:type="paragraph" w:customStyle="1" w:styleId="50E7BAD544084155AC991E8AC5DA897C">
    <w:name w:val="50E7BAD544084155AC991E8AC5DA897C"/>
  </w:style>
  <w:style w:type="paragraph" w:customStyle="1" w:styleId="80C84D6D0EEC453781F6A96198310712">
    <w:name w:val="80C84D6D0EEC453781F6A96198310712"/>
  </w:style>
  <w:style w:type="paragraph" w:customStyle="1" w:styleId="28FDB2103CBA4D63B7C4897C535EBD50">
    <w:name w:val="28FDB2103CBA4D63B7C4897C535EBD50"/>
  </w:style>
  <w:style w:type="paragraph" w:customStyle="1" w:styleId="2D44A27F97AD4CF29166E161BA3038AE">
    <w:name w:val="2D44A27F97AD4CF29166E161BA3038AE"/>
  </w:style>
  <w:style w:type="paragraph" w:customStyle="1" w:styleId="586E9A918C1B4A3BAF637C373DA9E72D">
    <w:name w:val="586E9A918C1B4A3BAF637C373DA9E72D"/>
  </w:style>
  <w:style w:type="paragraph" w:customStyle="1" w:styleId="E8C681E4108D49C3B1B7F7219A524E00">
    <w:name w:val="E8C681E4108D49C3B1B7F7219A524E00"/>
  </w:style>
  <w:style w:type="paragraph" w:customStyle="1" w:styleId="5F7DBC29E9FA4D6A8EF6D5C52E027247">
    <w:name w:val="5F7DBC29E9FA4D6A8EF6D5C52E027247"/>
  </w:style>
  <w:style w:type="paragraph" w:customStyle="1" w:styleId="5A85EEAE8943480FBEF8F791D07C3604">
    <w:name w:val="5A85EEAE8943480FBEF8F791D07C3604"/>
  </w:style>
  <w:style w:type="paragraph" w:customStyle="1" w:styleId="B6203C6AC7E643DD8B37F9398D814A83">
    <w:name w:val="B6203C6AC7E643DD8B37F9398D814A83"/>
  </w:style>
  <w:style w:type="paragraph" w:customStyle="1" w:styleId="575D2399A8764793A22F055000704B87">
    <w:name w:val="575D2399A8764793A22F055000704B87"/>
  </w:style>
  <w:style w:type="paragraph" w:customStyle="1" w:styleId="7761912AF05441A2BC6A6C3D8ADBF6B8">
    <w:name w:val="7761912AF05441A2BC6A6C3D8ADBF6B8"/>
  </w:style>
  <w:style w:type="paragraph" w:customStyle="1" w:styleId="B739EDCD3C304DC1B1134E1ED1A3BE12">
    <w:name w:val="B739EDCD3C304DC1B1134E1ED1A3BE12"/>
  </w:style>
  <w:style w:type="paragraph" w:customStyle="1" w:styleId="02CFEDD013E0435F82E1492DDE873088">
    <w:name w:val="02CFEDD013E0435F82E1492DDE873088"/>
  </w:style>
  <w:style w:type="paragraph" w:customStyle="1" w:styleId="AA14C2595C72455192178CCC13E1885D">
    <w:name w:val="AA14C2595C72455192178CCC13E1885D"/>
  </w:style>
  <w:style w:type="paragraph" w:customStyle="1" w:styleId="73520FFF82AB457EAB88B8D608C3E16C">
    <w:name w:val="73520FFF82AB457EAB88B8D608C3E16C"/>
  </w:style>
  <w:style w:type="paragraph" w:customStyle="1" w:styleId="0785E54DB2A04CABAC58B294B98D8932">
    <w:name w:val="0785E54DB2A04CABAC58B294B98D8932"/>
  </w:style>
  <w:style w:type="paragraph" w:customStyle="1" w:styleId="2AE116980D3A492E882C8172BA8E160E">
    <w:name w:val="2AE116980D3A492E882C8172BA8E160E"/>
  </w:style>
  <w:style w:type="paragraph" w:customStyle="1" w:styleId="47053FFA4EBE436AB5BA7EEE2C569D0F">
    <w:name w:val="47053FFA4EBE436AB5BA7EEE2C569D0F"/>
  </w:style>
  <w:style w:type="paragraph" w:customStyle="1" w:styleId="5E54D9B5883F4416B6EBDE28622ED21C">
    <w:name w:val="5E54D9B5883F4416B6EBDE28622ED21C"/>
  </w:style>
  <w:style w:type="paragraph" w:customStyle="1" w:styleId="23DF48399DEA45FC84C21B92AE2586E5">
    <w:name w:val="23DF48399DEA45FC84C21B92AE2586E5"/>
    <w:rsid w:val="00BC3359"/>
  </w:style>
  <w:style w:type="paragraph" w:customStyle="1" w:styleId="E3099D6099584DAB95FB82ABA002FB12">
    <w:name w:val="E3099D6099584DAB95FB82ABA002FB12"/>
    <w:rsid w:val="00BC3359"/>
  </w:style>
  <w:style w:type="paragraph" w:customStyle="1" w:styleId="F36A5A38CA4D4765BFD5198602642EDF">
    <w:name w:val="F36A5A38CA4D4765BFD5198602642EDF"/>
    <w:rsid w:val="00BC3359"/>
  </w:style>
  <w:style w:type="paragraph" w:customStyle="1" w:styleId="399BD4D7C01F4C339FD4B1948D8756B2">
    <w:name w:val="399BD4D7C01F4C339FD4B1948D8756B2"/>
    <w:rsid w:val="00BC33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ward Chart">
  <a:themeElements>
    <a:clrScheme name="GreetingCards_ThankYo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B1A5E"/>
      </a:accent1>
      <a:accent2>
        <a:srgbClr val="8E0334"/>
      </a:accent2>
      <a:accent3>
        <a:srgbClr val="F2EA14"/>
      </a:accent3>
      <a:accent4>
        <a:srgbClr val="E1D231"/>
      </a:accent4>
      <a:accent5>
        <a:srgbClr val="0387A8"/>
      </a:accent5>
      <a:accent6>
        <a:srgbClr val="0A7493"/>
      </a:accent6>
      <a:hlink>
        <a:srgbClr val="0563C1"/>
      </a:hlink>
      <a:folHlink>
        <a:srgbClr val="954F72"/>
      </a:folHlink>
    </a:clrScheme>
    <a:fontScheme name="Custom 310">
      <a:majorFont>
        <a:latin typeface="The Serif Hand"/>
        <a:ea typeface=""/>
        <a:cs typeface=""/>
      </a:majorFont>
      <a:minorFont>
        <a:latin typeface="The Hand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ward Chart" id="{DE2E71AA-B357-4468-8196-E738779D2B99}" vid="{92F8D2DE-C0A5-402B-82E7-3D71F822A41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E63D3B9-33AB-453C-8340-F220B5F60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BD129-5FD4-422A-BE25-C823E77FB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64FD3-C606-4D6C-BA0B-B08F80CDC36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Task and goal reward chart</Template>
  <TotalTime>0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2020-07-21T07:16:00Z</dcterms:created>
  <dcterms:modified xsi:type="dcterms:W3CDTF">2020-07-21T07:16:00Z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